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-665480</wp:posOffset>
                    </wp:positionH>
                    <wp:positionV relativeFrom="page">
                      <wp:posOffset>1628247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:rsidR="00491366" w:rsidRDefault="00491366" w:rsidP="00491366"/>
                              <w:p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pt;margin-top:128.2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:rsidR="00491366" w:rsidRDefault="00491366" w:rsidP="00491366"/>
                        <w:p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8B4C0A" w:rsidRDefault="008B4C0A"/>
        <w:p w:rsidR="00491366" w:rsidRDefault="00491366" w:rsidP="00410AFD"/>
        <w:p w:rsidR="00491366" w:rsidRDefault="00491366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>
          <w:bookmarkStart w:id="0" w:name="_GoBack"/>
          <w:bookmarkEnd w:id="0"/>
        </w:p>
        <w:p w:rsidR="00A62094" w:rsidRDefault="00A62094">
          <w:pPr>
            <w:jc w:val="left"/>
          </w:pPr>
        </w:p>
        <w:p w:rsidR="00491366" w:rsidRDefault="00491366" w:rsidP="00410AFD"/>
        <w:p w:rsidR="00A62094" w:rsidRDefault="00A62094" w:rsidP="00410AFD">
          <w:pPr>
            <w:sectPr w:rsidR="00A62094" w:rsidSect="00302298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:rsidR="006E095C" w:rsidRDefault="006E095C" w:rsidP="00410AFD"/>
        <w:tbl>
          <w:tblPr>
            <w:tblW w:w="20546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023"/>
            <w:gridCol w:w="954"/>
            <w:gridCol w:w="992"/>
            <w:gridCol w:w="1030"/>
            <w:gridCol w:w="850"/>
            <w:gridCol w:w="709"/>
            <w:gridCol w:w="850"/>
            <w:gridCol w:w="993"/>
            <w:gridCol w:w="1419"/>
            <w:gridCol w:w="1237"/>
            <w:gridCol w:w="1701"/>
            <w:gridCol w:w="1559"/>
            <w:gridCol w:w="1276"/>
            <w:gridCol w:w="1417"/>
            <w:gridCol w:w="992"/>
            <w:gridCol w:w="1276"/>
            <w:gridCol w:w="1418"/>
            <w:gridCol w:w="850"/>
          </w:tblGrid>
          <w:tr w:rsidR="006E095C" w:rsidTr="006E095C">
            <w:trPr>
              <w:trHeight w:val="510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Nom de l'attribut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de l'immeuble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composant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du niveau du local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local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Libellé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Date de mise en service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Quantité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Observations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Type de barrière 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Automatique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dernière visite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modèle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dimension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boucle magnétique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 xml:space="preserve">type </w:t>
                </w:r>
              </w:p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Format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Entier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Entier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Entier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Date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Entier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Enumération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Date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Texte</w:t>
                </w:r>
              </w:p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Valeurs autorisés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Levante, Roulante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Oui, Non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1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2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3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4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5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6E095C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6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</w:tbl>
        <w:p w:rsidR="00491366" w:rsidRDefault="00491366" w:rsidP="00410AFD"/>
        <w:p w:rsidR="00410AFD" w:rsidRDefault="004846EE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0F5" w:rsidRDefault="002530F5" w:rsidP="00EA6B59">
      <w:pPr>
        <w:spacing w:after="0" w:line="240" w:lineRule="auto"/>
      </w:pPr>
      <w:r>
        <w:separator/>
      </w:r>
    </w:p>
  </w:endnote>
  <w:endnote w:type="continuationSeparator" w:id="0">
    <w:p w:rsidR="002530F5" w:rsidRDefault="002530F5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6EE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96E" w:rsidRDefault="00720BC6" w:rsidP="00CD296E">
    <w:pPr>
      <w:pStyle w:val="Pieddepage"/>
      <w:jc w:val="center"/>
    </w:pPr>
    <w:r>
      <w:t xml:space="preserve">Numéro Projet </w:t>
    </w:r>
    <w:r w:rsidR="00CD296E">
      <w:t>SID</w:t>
    </w:r>
    <w:r>
      <w:t xml:space="preserve"> SE</w:t>
    </w:r>
    <w:r w:rsidR="00CD296E">
      <w:t xml:space="preserve"> 2</w:t>
    </w:r>
    <w:r>
      <w:t>6</w:t>
    </w:r>
    <w:r w:rsidR="00CD296E">
      <w:t>-</w:t>
    </w:r>
    <w:r w:rsidR="00553FCD">
      <w:t>064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0F5" w:rsidRDefault="002530F5" w:rsidP="00EA6B59">
      <w:pPr>
        <w:spacing w:after="0" w:line="240" w:lineRule="auto"/>
      </w:pPr>
      <w:r>
        <w:separator/>
      </w:r>
    </w:p>
  </w:footnote>
  <w:footnote w:type="continuationSeparator" w:id="0">
    <w:p w:rsidR="002530F5" w:rsidRDefault="002530F5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9E9" w:rsidRDefault="004846EE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5.7pt;height:98.2pt">
          <v:imagedata r:id="rId1" o:title="Ministère des Armées et des Anciens combattants_CMJ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530F5"/>
    <w:rsid w:val="00260DA9"/>
    <w:rsid w:val="00262BB6"/>
    <w:rsid w:val="00267BD7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46E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53FCD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4224D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0BC6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D296E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78B3D5-EDDC-4EA4-BECB-9176C3E45130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CAC52310-8DE6-4D01-8286-307B662D72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E65F9-9E82-4037-AA46-7CBE85C8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7DE57B-AE39-4976-9061-4D603A22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2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3</cp:revision>
  <dcterms:created xsi:type="dcterms:W3CDTF">2026-05-22T08:04:00Z</dcterms:created>
  <dcterms:modified xsi:type="dcterms:W3CDTF">2026-07-20T14:20:00Z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